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56A4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NAYLESTON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3716D71A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Weaver.</w:t>
      </w:r>
    </w:p>
    <w:p w14:paraId="0246CE4D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6508E1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12A6B0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Brixy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02917D97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Coventry(q.v.),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Coventry(q.v.)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Walshale</w:t>
      </w:r>
      <w:proofErr w:type="spellEnd"/>
      <w:r>
        <w:rPr>
          <w:rFonts w:ascii="Times New Roman" w:hAnsi="Times New Roman" w:cs="Times New Roman"/>
          <w:sz w:val="24"/>
          <w:szCs w:val="24"/>
        </w:rPr>
        <w:t>, Vicar of</w:t>
      </w:r>
    </w:p>
    <w:p w14:paraId="228BC08E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Wolfhamcote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666D1FD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92D5EB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254747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2C3D65" w14:textId="77777777" w:rsidR="00C22465" w:rsidRDefault="00C22465" w:rsidP="00C22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July 2022</w:t>
      </w:r>
    </w:p>
    <w:p w14:paraId="0B258D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6879" w14:textId="77777777" w:rsidR="00C22465" w:rsidRDefault="00C22465" w:rsidP="009139A6">
      <w:r>
        <w:separator/>
      </w:r>
    </w:p>
  </w:endnote>
  <w:endnote w:type="continuationSeparator" w:id="0">
    <w:p w14:paraId="3D67F662" w14:textId="77777777" w:rsidR="00C22465" w:rsidRDefault="00C224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328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37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3C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87A9" w14:textId="77777777" w:rsidR="00C22465" w:rsidRDefault="00C22465" w:rsidP="009139A6">
      <w:r>
        <w:separator/>
      </w:r>
    </w:p>
  </w:footnote>
  <w:footnote w:type="continuationSeparator" w:id="0">
    <w:p w14:paraId="3E13479C" w14:textId="77777777" w:rsidR="00C22465" w:rsidRDefault="00C224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15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EB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9D0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46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246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558DD"/>
  <w15:chartTrackingRefBased/>
  <w15:docId w15:val="{1994B523-BF10-4059-9CCE-AF37E01B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24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2022-07-12T08:07:00Z</dcterms:created>
  <dcterms:modified xsi:type="dcterms:W3CDTF">2022-07-12T08:08:00Z</dcterms:modified>
</cp:coreProperties>
</file>